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D2CA4" w14:textId="71F90F7F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8E43283">
        <w:rPr>
          <w:rFonts w:cs="Arial"/>
        </w:rPr>
        <w:t>Številka:</w:t>
      </w:r>
      <w:r w:rsidR="1406E0FF" w:rsidRPr="08E43283">
        <w:rPr>
          <w:rFonts w:cs="Arial"/>
        </w:rPr>
        <w:t xml:space="preserve"> </w:t>
      </w:r>
      <w:r w:rsidR="00E8102E">
        <w:rPr>
          <w:rFonts w:cs="Arial"/>
        </w:rPr>
        <w:t>151.2024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343FC97B" w14:textId="77777777" w:rsidR="00497A67" w:rsidRDefault="00497A67" w:rsidP="00497A67">
      <w:pPr>
        <w:jc w:val="both"/>
        <w:rPr>
          <w:rFonts w:cs="Arial"/>
        </w:rPr>
      </w:pPr>
    </w:p>
    <w:p w14:paraId="0E2141E9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7395F16A" w14:textId="6A8453A0" w:rsidR="00497A67" w:rsidRDefault="00497A67" w:rsidP="00497A67">
      <w:pPr>
        <w:jc w:val="both"/>
        <w:rPr>
          <w:rFonts w:cs="Arial"/>
        </w:rPr>
      </w:pPr>
    </w:p>
    <w:p w14:paraId="3A06665E" w14:textId="1F65D1B9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725453BC" w14:textId="5697CF45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Vrsta izvedene storitve: __________________________________________________</w:t>
      </w:r>
      <w:r w:rsidR="0019083B">
        <w:rPr>
          <w:rFonts w:cs="Arial"/>
        </w:rPr>
        <w:t>_____</w:t>
      </w:r>
    </w:p>
    <w:p w14:paraId="60DB21DA" w14:textId="5EDF9F19" w:rsidR="002C02F2" w:rsidRDefault="002C02F2" w:rsidP="00497A67">
      <w:pPr>
        <w:jc w:val="both"/>
        <w:rPr>
          <w:rFonts w:cs="Arial"/>
        </w:rPr>
      </w:pPr>
    </w:p>
    <w:p w14:paraId="3BB720D7" w14:textId="17DCE152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55B0B43D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11803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4164"/>
        <w:gridCol w:w="6029"/>
      </w:tblGrid>
      <w:tr w:rsidR="00497A67" w14:paraId="611C31B8" w14:textId="77777777" w:rsidTr="00E8102E">
        <w:tc>
          <w:tcPr>
            <w:tcW w:w="161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4164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E8102E">
        <w:tc>
          <w:tcPr>
            <w:tcW w:w="161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4164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E8102E">
        <w:tc>
          <w:tcPr>
            <w:tcW w:w="161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4164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835E96E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9AA59" w14:textId="77777777" w:rsidR="00272BAE" w:rsidRDefault="00272BAE">
      <w:r>
        <w:separator/>
      </w:r>
    </w:p>
  </w:endnote>
  <w:endnote w:type="continuationSeparator" w:id="0">
    <w:p w14:paraId="0B0D6C8C" w14:textId="77777777" w:rsidR="00272BAE" w:rsidRDefault="0027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88"/>
      <w:gridCol w:w="4544"/>
    </w:tblGrid>
    <w:tr w:rsidR="00BF39EA" w:rsidRPr="00A1445A" w14:paraId="705808AA" w14:textId="77777777" w:rsidTr="00F805BA">
      <w:tc>
        <w:tcPr>
          <w:tcW w:w="4605" w:type="dxa"/>
          <w:shd w:val="clear" w:color="auto" w:fill="auto"/>
        </w:tcPr>
        <w:p w14:paraId="4262ADCB" w14:textId="77777777" w:rsidR="00BF39EA" w:rsidRPr="005A785E" w:rsidRDefault="00BF39EA" w:rsidP="00BF39EA">
          <w:pPr>
            <w:tabs>
              <w:tab w:val="right" w:pos="4258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57508153" wp14:editId="467E1EE6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</w:r>
        </w:p>
      </w:tc>
      <w:tc>
        <w:tcPr>
          <w:tcW w:w="4605" w:type="dxa"/>
          <w:shd w:val="clear" w:color="auto" w:fill="auto"/>
        </w:tcPr>
        <w:p w14:paraId="5EB2118C" w14:textId="77777777" w:rsidR="00BF39EA" w:rsidRPr="00A1445A" w:rsidRDefault="00BF39EA" w:rsidP="00BF39EA">
          <w:pPr>
            <w:tabs>
              <w:tab w:val="left" w:pos="480"/>
              <w:tab w:val="right" w:pos="4338"/>
            </w:tabs>
            <w:rPr>
              <w:rFonts w:cs="Arial"/>
              <w:color w:val="000000"/>
            </w:rPr>
          </w:pPr>
          <w:r>
            <w:rPr>
              <w:rStyle w:val="tevilkastrani"/>
              <w:rFonts w:cs="Arial"/>
            </w:rPr>
            <w:tab/>
          </w:r>
          <w:r>
            <w:rPr>
              <w:rStyle w:val="tevilkastrani"/>
              <w:rFonts w:cs="Arial"/>
            </w:rPr>
            <w:tab/>
          </w:r>
          <w:r>
            <w:rPr>
              <w:noProof/>
            </w:rPr>
            <w:drawing>
              <wp:inline distT="0" distB="0" distL="0" distR="0" wp14:anchorId="6F743DE9" wp14:editId="5978041C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5155AB" w14:textId="77777777" w:rsidR="00BF39EA" w:rsidRPr="00FC6CF0" w:rsidRDefault="00BF39EA" w:rsidP="00BF39EA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503BF89D" w14:textId="77777777" w:rsidR="00370866" w:rsidRPr="00BF39EA" w:rsidRDefault="00370866" w:rsidP="00BF39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19ED4" w14:textId="77777777" w:rsidR="00272BAE" w:rsidRDefault="00272BAE">
      <w:r>
        <w:separator/>
      </w:r>
    </w:p>
  </w:footnote>
  <w:footnote w:type="continuationSeparator" w:id="0">
    <w:p w14:paraId="7ADA852E" w14:textId="77777777" w:rsidR="00272BAE" w:rsidRDefault="0027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E2BE3" w:rsidRPr="00DC2A22" w14:paraId="5991356D" w14:textId="77777777" w:rsidTr="00F805BA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F41843C" w14:textId="77777777" w:rsidR="004E2BE3" w:rsidRPr="00DC2A22" w:rsidRDefault="004E2BE3" w:rsidP="004E2BE3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F839076" wp14:editId="2549F7E1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F7AC305" w14:textId="77777777" w:rsidR="004E2BE3" w:rsidRPr="00DC2A22" w:rsidRDefault="004E2BE3" w:rsidP="004E2BE3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3986CC3" w14:textId="77777777" w:rsidR="004E2BE3" w:rsidRPr="00DC2A22" w:rsidRDefault="004E2BE3" w:rsidP="004E2BE3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E2BE3" w:rsidRPr="00DC2A22" w14:paraId="79A20966" w14:textId="77777777" w:rsidTr="00F805BA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2BB8677" w14:textId="77777777" w:rsidR="004E2BE3" w:rsidRPr="00DC2A22" w:rsidRDefault="004E2BE3" w:rsidP="004E2BE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F226456" w14:textId="77777777" w:rsidR="004E2BE3" w:rsidRPr="00DC2A22" w:rsidRDefault="004E2BE3" w:rsidP="004E2BE3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57020AB" w14:textId="5B216DDD" w:rsidR="004E2BE3" w:rsidRPr="00DC2A22" w:rsidRDefault="004E2BE3" w:rsidP="004E2BE3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</w:t>
          </w:r>
          <w:r w:rsidR="00BF39EA"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584F809E" w14:textId="77777777" w:rsidR="004E2BE3" w:rsidRPr="00FC6CF0" w:rsidRDefault="004E2BE3" w:rsidP="004E2BE3">
    <w:pPr>
      <w:pStyle w:val="Glava"/>
      <w:rPr>
        <w:rFonts w:cs="Arial"/>
        <w:sz w:val="2"/>
        <w:szCs w:val="2"/>
      </w:rPr>
    </w:pPr>
  </w:p>
  <w:p w14:paraId="7D062342" w14:textId="77777777" w:rsidR="004E2BE3" w:rsidRPr="00FC6CF0" w:rsidRDefault="004E2BE3" w:rsidP="004E2BE3">
    <w:pPr>
      <w:pStyle w:val="Glava"/>
      <w:rPr>
        <w:rFonts w:cs="Arial"/>
        <w:sz w:val="2"/>
        <w:szCs w:val="2"/>
      </w:rPr>
    </w:pPr>
  </w:p>
  <w:p w14:paraId="16BFB5D1" w14:textId="77777777" w:rsidR="00370866" w:rsidRPr="004E2BE3" w:rsidRDefault="00370866" w:rsidP="004E2B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4172565">
    <w:abstractNumId w:val="3"/>
  </w:num>
  <w:num w:numId="2" w16cid:durableId="1503814632">
    <w:abstractNumId w:val="5"/>
  </w:num>
  <w:num w:numId="3" w16cid:durableId="1879731435">
    <w:abstractNumId w:val="2"/>
  </w:num>
  <w:num w:numId="4" w16cid:durableId="1952280622">
    <w:abstractNumId w:val="1"/>
  </w:num>
  <w:num w:numId="5" w16cid:durableId="1327394995">
    <w:abstractNumId w:val="4"/>
  </w:num>
  <w:num w:numId="6" w16cid:durableId="1253973881">
    <w:abstractNumId w:val="0"/>
  </w:num>
  <w:num w:numId="7" w16cid:durableId="1952276459">
    <w:abstractNumId w:val="7"/>
  </w:num>
  <w:num w:numId="8" w16cid:durableId="1201285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2B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45E5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E2BE3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39EA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1F88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2CA0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102E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4309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88561-E702-4227-8079-3DD576466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8214312C-529D-4E55-978A-78F0711B2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108</Words>
  <Characters>1175</Characters>
  <Application>Microsoft Office Word</Application>
  <DocSecurity>0</DocSecurity>
  <Lines>9</Lines>
  <Paragraphs>2</Paragraphs>
  <ScaleCrop>false</ScaleCrop>
  <Company>ZRSBR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28</cp:revision>
  <cp:lastPrinted>2016-06-20T06:30:00Z</cp:lastPrinted>
  <dcterms:created xsi:type="dcterms:W3CDTF">2021-05-24T06:18:00Z</dcterms:created>
  <dcterms:modified xsi:type="dcterms:W3CDTF">2024-10-30T10:41:00Z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